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4EDEF" w14:textId="77777777" w:rsidR="00B4247E" w:rsidRDefault="00B4247E" w:rsidP="00B4247E">
      <w:pPr>
        <w:pStyle w:val="NoSpacing"/>
        <w:tabs>
          <w:tab w:val="left" w:pos="1440"/>
        </w:tabs>
        <w:jc w:val="both"/>
      </w:pPr>
      <w:r>
        <w:rPr>
          <w:u w:val="single"/>
        </w:rPr>
        <w:t>Ann MARKYNFELD</w:t>
      </w:r>
      <w:r>
        <w:t xml:space="preserve">      (fl.1487)</w:t>
      </w:r>
    </w:p>
    <w:p w14:paraId="7498D8F1" w14:textId="77777777" w:rsidR="00B4247E" w:rsidRDefault="00B4247E" w:rsidP="00B4247E">
      <w:pPr>
        <w:pStyle w:val="NoSpacing"/>
        <w:tabs>
          <w:tab w:val="left" w:pos="1440"/>
        </w:tabs>
        <w:jc w:val="both"/>
      </w:pPr>
      <w:r>
        <w:t>of Ripon.</w:t>
      </w:r>
    </w:p>
    <w:p w14:paraId="26C77DB4" w14:textId="77777777" w:rsidR="00B4247E" w:rsidRDefault="00B4247E" w:rsidP="00B4247E">
      <w:pPr>
        <w:pStyle w:val="NoSpacing"/>
        <w:tabs>
          <w:tab w:val="left" w:pos="1440"/>
        </w:tabs>
        <w:jc w:val="both"/>
      </w:pPr>
    </w:p>
    <w:p w14:paraId="4E2E2873" w14:textId="77777777" w:rsidR="00B4247E" w:rsidRDefault="00B4247E" w:rsidP="00B4247E">
      <w:pPr>
        <w:pStyle w:val="NoSpacing"/>
        <w:tabs>
          <w:tab w:val="left" w:pos="1440"/>
        </w:tabs>
        <w:jc w:val="both"/>
      </w:pPr>
    </w:p>
    <w:p w14:paraId="5BD2973F" w14:textId="77777777" w:rsidR="00B4247E" w:rsidRDefault="00B4247E" w:rsidP="00B4247E">
      <w:pPr>
        <w:pStyle w:val="NoSpacing"/>
        <w:tabs>
          <w:tab w:val="left" w:pos="1440"/>
        </w:tabs>
        <w:jc w:val="both"/>
      </w:pPr>
      <w:r>
        <w:t>21 Nov.1487</w:t>
      </w:r>
      <w:r>
        <w:tab/>
        <w:t xml:space="preserve">Thomas </w:t>
      </w:r>
      <w:proofErr w:type="spellStart"/>
      <w:r>
        <w:t>Brathwait</w:t>
      </w:r>
      <w:proofErr w:type="spellEnd"/>
      <w:r>
        <w:t xml:space="preserve">, choral and prebendal Vicar of </w:t>
      </w:r>
      <w:proofErr w:type="spellStart"/>
      <w:r>
        <w:t>Monketon</w:t>
      </w:r>
      <w:proofErr w:type="spellEnd"/>
      <w:r>
        <w:t xml:space="preserve"> in Ripon(q.v.)</w:t>
      </w:r>
    </w:p>
    <w:p w14:paraId="39013310" w14:textId="77777777" w:rsidR="00B4247E" w:rsidRDefault="00B4247E" w:rsidP="00B4247E">
      <w:pPr>
        <w:pStyle w:val="NoSpacing"/>
        <w:tabs>
          <w:tab w:val="left" w:pos="1440"/>
        </w:tabs>
        <w:jc w:val="both"/>
      </w:pPr>
      <w:r>
        <w:tab/>
        <w:t xml:space="preserve">was licensed to solemnize her marriage to Christopher Conyers of </w:t>
      </w:r>
      <w:r>
        <w:tab/>
      </w:r>
    </w:p>
    <w:p w14:paraId="7E10CB38" w14:textId="77777777" w:rsidR="00B4247E" w:rsidRDefault="00B4247E" w:rsidP="00B4247E">
      <w:pPr>
        <w:pStyle w:val="NoSpacing"/>
        <w:tabs>
          <w:tab w:val="left" w:pos="1440"/>
        </w:tabs>
        <w:jc w:val="both"/>
      </w:pPr>
      <w:r>
        <w:tab/>
        <w:t>Sockburn(q.v.).</w:t>
      </w:r>
    </w:p>
    <w:p w14:paraId="65511E73" w14:textId="77777777" w:rsidR="00B4247E" w:rsidRDefault="00B4247E" w:rsidP="00B4247E">
      <w:pPr>
        <w:pStyle w:val="NoSpacing"/>
        <w:ind w:left="720" w:firstLine="720"/>
      </w:pPr>
      <w:r>
        <w:t>(“The Register of Thomas Rotherham, Archbishop of York 1480-1500</w:t>
      </w:r>
    </w:p>
    <w:p w14:paraId="740A0C66" w14:textId="77777777" w:rsidR="00B4247E" w:rsidRDefault="00B4247E" w:rsidP="00B4247E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 xml:space="preserve">, pub. The Canterbury and York Society, 1974, </w:t>
      </w:r>
    </w:p>
    <w:p w14:paraId="408A911A" w14:textId="77777777" w:rsidR="00B4247E" w:rsidRDefault="00B4247E" w:rsidP="00B4247E">
      <w:pPr>
        <w:pStyle w:val="NoSpacing"/>
        <w:tabs>
          <w:tab w:val="left" w:pos="1440"/>
        </w:tabs>
        <w:jc w:val="both"/>
      </w:pPr>
      <w:r>
        <w:tab/>
        <w:t>p.56).</w:t>
      </w:r>
    </w:p>
    <w:p w14:paraId="1EED6997" w14:textId="77777777" w:rsidR="00B4247E" w:rsidRDefault="00B4247E" w:rsidP="00B4247E">
      <w:pPr>
        <w:pStyle w:val="NoSpacing"/>
        <w:tabs>
          <w:tab w:val="left" w:pos="1440"/>
        </w:tabs>
        <w:jc w:val="both"/>
      </w:pPr>
    </w:p>
    <w:p w14:paraId="14F882DA" w14:textId="77777777" w:rsidR="00B4247E" w:rsidRDefault="00B4247E" w:rsidP="00B4247E">
      <w:pPr>
        <w:pStyle w:val="NoSpacing"/>
        <w:tabs>
          <w:tab w:val="left" w:pos="1440"/>
        </w:tabs>
        <w:jc w:val="both"/>
      </w:pPr>
    </w:p>
    <w:p w14:paraId="1CC09321" w14:textId="77777777" w:rsidR="00B4247E" w:rsidRDefault="00B4247E" w:rsidP="00B4247E">
      <w:pPr>
        <w:pStyle w:val="NoSpacing"/>
        <w:tabs>
          <w:tab w:val="left" w:pos="1440"/>
        </w:tabs>
        <w:jc w:val="both"/>
      </w:pPr>
      <w:r>
        <w:t>22 February 2020</w:t>
      </w:r>
    </w:p>
    <w:p w14:paraId="3581F008" w14:textId="77777777" w:rsidR="006B2F86" w:rsidRPr="00E71FC3" w:rsidRDefault="00B4247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9EDD1" w14:textId="77777777" w:rsidR="00B4247E" w:rsidRDefault="00B4247E" w:rsidP="00E71FC3">
      <w:pPr>
        <w:spacing w:after="0" w:line="240" w:lineRule="auto"/>
      </w:pPr>
      <w:r>
        <w:separator/>
      </w:r>
    </w:p>
  </w:endnote>
  <w:endnote w:type="continuationSeparator" w:id="0">
    <w:p w14:paraId="0D98D37F" w14:textId="77777777" w:rsidR="00B4247E" w:rsidRDefault="00B424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584DF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2260B" w14:textId="77777777" w:rsidR="00B4247E" w:rsidRDefault="00B4247E" w:rsidP="00E71FC3">
      <w:pPr>
        <w:spacing w:after="0" w:line="240" w:lineRule="auto"/>
      </w:pPr>
      <w:r>
        <w:separator/>
      </w:r>
    </w:p>
  </w:footnote>
  <w:footnote w:type="continuationSeparator" w:id="0">
    <w:p w14:paraId="0A78ECF9" w14:textId="77777777" w:rsidR="00B4247E" w:rsidRDefault="00B424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47E"/>
    <w:rsid w:val="001A7C09"/>
    <w:rsid w:val="00577BD5"/>
    <w:rsid w:val="006A1F77"/>
    <w:rsid w:val="00733BE7"/>
    <w:rsid w:val="00AB52E8"/>
    <w:rsid w:val="00B16D3F"/>
    <w:rsid w:val="00B4247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54837F"/>
  <w15:chartTrackingRefBased/>
  <w15:docId w15:val="{43B84259-3ED7-4CF5-858B-63A30999C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2020-03-05T20:53:00Z</dcterms:created>
  <dcterms:modified xsi:type="dcterms:W3CDTF">2020-03-05T20:53:00Z</dcterms:modified>
</cp:coreProperties>
</file>